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AFFC2" w14:textId="77777777" w:rsidR="006A0BFC" w:rsidRDefault="006A0BFC" w:rsidP="006A0B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CLERKE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D929C21" w14:textId="77777777" w:rsidR="006A0BFC" w:rsidRDefault="006A0BFC" w:rsidP="006A0B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Birchanger</w:t>
      </w:r>
      <w:proofErr w:type="spellEnd"/>
      <w:r>
        <w:rPr>
          <w:rFonts w:ascii="Times New Roman" w:hAnsi="Times New Roman" w:cs="Times New Roman"/>
        </w:rPr>
        <w:t>, Essex. Husbandman.</w:t>
      </w:r>
    </w:p>
    <w:p w14:paraId="0C7C71FD" w14:textId="77777777" w:rsidR="006A0BFC" w:rsidRDefault="006A0BFC" w:rsidP="006A0BFC">
      <w:pPr>
        <w:rPr>
          <w:rFonts w:ascii="Times New Roman" w:hAnsi="Times New Roman" w:cs="Times New Roman"/>
        </w:rPr>
      </w:pPr>
    </w:p>
    <w:p w14:paraId="1D2D9BC7" w14:textId="77777777" w:rsidR="006A0BFC" w:rsidRDefault="006A0BFC" w:rsidP="006A0BFC">
      <w:pPr>
        <w:rPr>
          <w:rFonts w:ascii="Times New Roman" w:hAnsi="Times New Roman" w:cs="Times New Roman"/>
        </w:rPr>
      </w:pPr>
    </w:p>
    <w:p w14:paraId="79BDE2DA" w14:textId="77777777" w:rsidR="006A0BFC" w:rsidRDefault="006A0BFC" w:rsidP="006A0B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Hogon</w:t>
      </w:r>
      <w:proofErr w:type="spellEnd"/>
      <w:r>
        <w:rPr>
          <w:rFonts w:ascii="Times New Roman" w:hAnsi="Times New Roman" w:cs="Times New Roman"/>
        </w:rPr>
        <w:t xml:space="preserve"> of Bishop’s Stortford, Hertfordshire(q.v.), brought a plaint of </w:t>
      </w:r>
    </w:p>
    <w:p w14:paraId="04B4C2EE" w14:textId="77777777" w:rsidR="006A0BFC" w:rsidRDefault="006A0BFC" w:rsidP="006A0BF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debt against him, John </w:t>
      </w:r>
      <w:proofErr w:type="spellStart"/>
      <w:r>
        <w:rPr>
          <w:rFonts w:ascii="Times New Roman" w:hAnsi="Times New Roman" w:cs="Times New Roman"/>
        </w:rPr>
        <w:t>Halydaunce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Hinxton</w:t>
      </w:r>
      <w:proofErr w:type="spellEnd"/>
      <w:r>
        <w:rPr>
          <w:rFonts w:ascii="Times New Roman" w:hAnsi="Times New Roman" w:cs="Times New Roman"/>
        </w:rPr>
        <w:t xml:space="preserve">, Cambridgeshire(q.v.), and Richard </w:t>
      </w:r>
      <w:proofErr w:type="spellStart"/>
      <w:r>
        <w:rPr>
          <w:rFonts w:ascii="Times New Roman" w:hAnsi="Times New Roman" w:cs="Times New Roman"/>
        </w:rPr>
        <w:t>Semere</w:t>
      </w:r>
      <w:proofErr w:type="spellEnd"/>
      <w:r>
        <w:rPr>
          <w:rFonts w:ascii="Times New Roman" w:hAnsi="Times New Roman" w:cs="Times New Roman"/>
        </w:rPr>
        <w:t xml:space="preserve"> of Bishop’s Stortford(q.v.).</w:t>
      </w:r>
    </w:p>
    <w:p w14:paraId="25A6D025" w14:textId="4D0A6188" w:rsidR="006A0BFC" w:rsidRDefault="006A0BFC" w:rsidP="006A0B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F3FC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D5FBB85" w14:textId="77777777" w:rsidR="00AE3870" w:rsidRDefault="00AE3870" w:rsidP="00AE3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Robert of Bishop’s Stortford, Hertfordshire(q.v.) brought a plaint of </w:t>
      </w:r>
    </w:p>
    <w:p w14:paraId="0CA9BF1A" w14:textId="77777777" w:rsidR="00AE3870" w:rsidRDefault="00AE3870" w:rsidP="00AE3870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debt against him, John Dyer of </w:t>
      </w:r>
      <w:proofErr w:type="spellStart"/>
      <w:r>
        <w:rPr>
          <w:rFonts w:ascii="Times New Roman" w:hAnsi="Times New Roman" w:cs="Times New Roman"/>
        </w:rPr>
        <w:t>Sabrisforth</w:t>
      </w:r>
      <w:proofErr w:type="spellEnd"/>
      <w:r>
        <w:rPr>
          <w:rFonts w:ascii="Times New Roman" w:hAnsi="Times New Roman" w:cs="Times New Roman"/>
        </w:rPr>
        <w:t xml:space="preserve">(q.v.) Henry </w:t>
      </w:r>
      <w:proofErr w:type="spellStart"/>
      <w:r>
        <w:rPr>
          <w:rFonts w:ascii="Times New Roman" w:hAnsi="Times New Roman" w:cs="Times New Roman"/>
        </w:rPr>
        <w:t>Blanke</w:t>
      </w:r>
      <w:proofErr w:type="spellEnd"/>
      <w:r>
        <w:rPr>
          <w:rFonts w:ascii="Times New Roman" w:hAnsi="Times New Roman" w:cs="Times New Roman"/>
        </w:rPr>
        <w:t xml:space="preserve"> of Bishop’s</w:t>
      </w:r>
    </w:p>
    <w:p w14:paraId="6714FD91" w14:textId="77777777" w:rsidR="00AE3870" w:rsidRDefault="00AE3870" w:rsidP="00AE3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Stortford(q.v.).   </w:t>
      </w:r>
    </w:p>
    <w:p w14:paraId="224C8A3B" w14:textId="2B509B90" w:rsidR="00AE3870" w:rsidRDefault="00AE3870" w:rsidP="00AE38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B8BF150" w14:textId="77777777" w:rsidR="006A0BFC" w:rsidRDefault="006A0BFC" w:rsidP="006A0BFC">
      <w:pPr>
        <w:rPr>
          <w:rFonts w:ascii="Times New Roman" w:hAnsi="Times New Roman" w:cs="Times New Roman"/>
        </w:rPr>
      </w:pPr>
    </w:p>
    <w:p w14:paraId="12B543AF" w14:textId="77777777" w:rsidR="006A0BFC" w:rsidRDefault="006A0BFC" w:rsidP="006A0BFC">
      <w:pPr>
        <w:rPr>
          <w:rFonts w:ascii="Times New Roman" w:hAnsi="Times New Roman" w:cs="Times New Roman"/>
        </w:rPr>
      </w:pPr>
    </w:p>
    <w:p w14:paraId="4EF25E33" w14:textId="5F24707C" w:rsidR="006A0BFC" w:rsidRDefault="006A0BFC" w:rsidP="006A0B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February 2018</w:t>
      </w:r>
    </w:p>
    <w:p w14:paraId="13FC3E6F" w14:textId="5B51A066" w:rsidR="00AE3870" w:rsidRDefault="00AE3870" w:rsidP="006A0B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January 2019</w:t>
      </w:r>
      <w:bookmarkStart w:id="0" w:name="_GoBack"/>
      <w:bookmarkEnd w:id="0"/>
    </w:p>
    <w:p w14:paraId="4314AB43" w14:textId="77777777" w:rsidR="006B2F86" w:rsidRPr="00E71FC3" w:rsidRDefault="00AE3870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1336C" w14:textId="77777777" w:rsidR="006A0BFC" w:rsidRDefault="006A0BFC" w:rsidP="00E71FC3">
      <w:r>
        <w:separator/>
      </w:r>
    </w:p>
  </w:endnote>
  <w:endnote w:type="continuationSeparator" w:id="0">
    <w:p w14:paraId="6FFCD00A" w14:textId="77777777" w:rsidR="006A0BFC" w:rsidRDefault="006A0B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1E2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AEFED" w14:textId="77777777" w:rsidR="006A0BFC" w:rsidRDefault="006A0BFC" w:rsidP="00E71FC3">
      <w:r>
        <w:separator/>
      </w:r>
    </w:p>
  </w:footnote>
  <w:footnote w:type="continuationSeparator" w:id="0">
    <w:p w14:paraId="56E4B417" w14:textId="77777777" w:rsidR="006A0BFC" w:rsidRDefault="006A0B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BFC"/>
    <w:rsid w:val="001A7C09"/>
    <w:rsid w:val="00577BD5"/>
    <w:rsid w:val="00656CBA"/>
    <w:rsid w:val="006A0BFC"/>
    <w:rsid w:val="006A1F77"/>
    <w:rsid w:val="00733BE7"/>
    <w:rsid w:val="00AB52E8"/>
    <w:rsid w:val="00AE387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E9219"/>
  <w15:chartTrackingRefBased/>
  <w15:docId w15:val="{A8A81AF7-E9ED-4D14-9489-343D1F89B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B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0B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2018-02-04T21:24:00Z</dcterms:created>
  <dcterms:modified xsi:type="dcterms:W3CDTF">2019-01-10T11:53:00Z</dcterms:modified>
</cp:coreProperties>
</file>